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69B1CB0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335B36">
        <w:rPr>
          <w:rFonts w:cs="Arial"/>
          <w:noProof w:val="0"/>
          <w:sz w:val="22"/>
          <w:szCs w:val="22"/>
        </w:rPr>
        <w:t>40</w:t>
      </w:r>
      <w:r w:rsidR="00781BC4">
        <w:rPr>
          <w:rFonts w:cs="Arial"/>
          <w:noProof w:val="0"/>
          <w:sz w:val="22"/>
          <w:szCs w:val="22"/>
        </w:rPr>
        <w:t>5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4E5EDA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Draft Reply LS on 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5A558C42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E5A">
        <w:rPr>
          <w:rFonts w:ascii="Arial" w:hAnsi="Arial" w:cs="Arial"/>
          <w:b/>
          <w:sz w:val="22"/>
          <w:szCs w:val="22"/>
        </w:rPr>
        <w:t xml:space="preserve">Novamint 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[to be SA</w:t>
      </w:r>
      <w:r w:rsidR="004E3E5A">
        <w:rPr>
          <w:rFonts w:ascii="Arial" w:hAnsi="Arial" w:cs="Arial"/>
          <w:b/>
          <w:color w:val="FF0000"/>
          <w:sz w:val="22"/>
          <w:szCs w:val="22"/>
        </w:rPr>
        <w:t>1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20F9A903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335B36" w:rsidRPr="00335B36">
        <w:rPr>
          <w:rFonts w:ascii="Arial" w:hAnsi="Arial" w:cs="Arial"/>
          <w:bCs/>
        </w:rPr>
        <w:t>TS 22.238 CR008</w:t>
      </w:r>
      <w:r w:rsidR="00335B36">
        <w:rPr>
          <w:rFonts w:ascii="Arial" w:hAnsi="Arial" w:cs="Arial"/>
          <w:bCs/>
        </w:rPr>
        <w:t>5</w:t>
      </w:r>
      <w:r w:rsidR="00335B36" w:rsidRPr="00335B36">
        <w:rPr>
          <w:rFonts w:ascii="Arial" w:hAnsi="Arial" w:cs="Arial"/>
          <w:bCs/>
        </w:rPr>
        <w:t xml:space="preserve"> (S1-244</w:t>
      </w:r>
      <w:r w:rsidR="00335B36">
        <w:rPr>
          <w:rFonts w:ascii="Arial" w:hAnsi="Arial" w:cs="Arial"/>
          <w:bCs/>
        </w:rPr>
        <w:t>403</w:t>
      </w:r>
      <w:r w:rsidR="00335B36" w:rsidRPr="00335B36">
        <w:rPr>
          <w:rFonts w:ascii="Arial" w:hAnsi="Arial" w:cs="Arial"/>
          <w:bCs/>
        </w:rPr>
        <w:t>)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77777777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</w:t>
      </w:r>
    </w:p>
    <w:p w14:paraId="659BBFC6" w14:textId="231B549C" w:rsidR="00EA3F38" w:rsidRPr="00EA3F38" w:rsidRDefault="00A47A7F" w:rsidP="00335B36">
      <w:pPr>
        <w:rPr>
          <w:highlight w:val="yellow"/>
        </w:rPr>
      </w:pPr>
      <w:r>
        <w:t xml:space="preserve">SA1 </w:t>
      </w:r>
      <w:r w:rsidR="0001464D">
        <w:t xml:space="preserve">would like to inform RAN2 that SA1 </w:t>
      </w:r>
      <w:r w:rsidR="00E76980">
        <w:t xml:space="preserve">has </w:t>
      </w:r>
      <w:r w:rsidR="00335B36">
        <w:t>approved</w:t>
      </w:r>
      <w:r w:rsidR="00E76980">
        <w:t xml:space="preserve"> the </w:t>
      </w:r>
      <w:r w:rsidR="00335B36">
        <w:t xml:space="preserve">attached </w:t>
      </w:r>
      <w:r w:rsidR="0001464D">
        <w:t>“</w:t>
      </w:r>
      <w:r w:rsidR="00E76980">
        <w:t>alignment</w:t>
      </w:r>
      <w:r w:rsidR="0001464D">
        <w:t xml:space="preserve">” </w:t>
      </w:r>
      <w:r w:rsidR="00E76980">
        <w:t>CR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1489FF72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AA3DC" w14:textId="77777777" w:rsidR="00BD46F5" w:rsidRDefault="00BD46F5">
      <w:pPr>
        <w:spacing w:after="0"/>
      </w:pPr>
      <w:r>
        <w:separator/>
      </w:r>
    </w:p>
  </w:endnote>
  <w:endnote w:type="continuationSeparator" w:id="0">
    <w:p w14:paraId="23C45C58" w14:textId="77777777" w:rsidR="00BD46F5" w:rsidRDefault="00BD46F5">
      <w:pPr>
        <w:spacing w:after="0"/>
      </w:pPr>
      <w:r>
        <w:continuationSeparator/>
      </w:r>
    </w:p>
  </w:endnote>
  <w:endnote w:type="continuationNotice" w:id="1">
    <w:p w14:paraId="004C0C2E" w14:textId="77777777" w:rsidR="00BD46F5" w:rsidRDefault="00BD4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79D23" w14:textId="77777777" w:rsidR="00BD46F5" w:rsidRDefault="00BD46F5">
      <w:pPr>
        <w:spacing w:after="0"/>
      </w:pPr>
      <w:r>
        <w:separator/>
      </w:r>
    </w:p>
  </w:footnote>
  <w:footnote w:type="continuationSeparator" w:id="0">
    <w:p w14:paraId="18F48880" w14:textId="77777777" w:rsidR="00BD46F5" w:rsidRDefault="00BD46F5">
      <w:pPr>
        <w:spacing w:after="0"/>
      </w:pPr>
      <w:r>
        <w:continuationSeparator/>
      </w:r>
    </w:p>
  </w:footnote>
  <w:footnote w:type="continuationNotice" w:id="1">
    <w:p w14:paraId="4AD2DF23" w14:textId="77777777" w:rsidR="00BD46F5" w:rsidRDefault="00BD46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72D22"/>
    <w:rsid w:val="0008421D"/>
    <w:rsid w:val="000A4E61"/>
    <w:rsid w:val="000B69F4"/>
    <w:rsid w:val="000C09DC"/>
    <w:rsid w:val="000F5536"/>
    <w:rsid w:val="000F6242"/>
    <w:rsid w:val="001078CF"/>
    <w:rsid w:val="00167D7F"/>
    <w:rsid w:val="001B7366"/>
    <w:rsid w:val="00285245"/>
    <w:rsid w:val="002B657E"/>
    <w:rsid w:val="002F1940"/>
    <w:rsid w:val="00302CE7"/>
    <w:rsid w:val="00317A9E"/>
    <w:rsid w:val="00335B36"/>
    <w:rsid w:val="003370F1"/>
    <w:rsid w:val="003455E2"/>
    <w:rsid w:val="00383545"/>
    <w:rsid w:val="003C26F8"/>
    <w:rsid w:val="003D71A8"/>
    <w:rsid w:val="00433500"/>
    <w:rsid w:val="00433F71"/>
    <w:rsid w:val="00440D43"/>
    <w:rsid w:val="00497E3B"/>
    <w:rsid w:val="004E3939"/>
    <w:rsid w:val="004E3E5A"/>
    <w:rsid w:val="00535B01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7426CF"/>
    <w:rsid w:val="00751C77"/>
    <w:rsid w:val="00772B95"/>
    <w:rsid w:val="00781BC4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47A7F"/>
    <w:rsid w:val="00A755E7"/>
    <w:rsid w:val="00AA0201"/>
    <w:rsid w:val="00AE1B16"/>
    <w:rsid w:val="00AE50CF"/>
    <w:rsid w:val="00B42790"/>
    <w:rsid w:val="00B94358"/>
    <w:rsid w:val="00B97703"/>
    <w:rsid w:val="00BD2E46"/>
    <w:rsid w:val="00BD46F5"/>
    <w:rsid w:val="00C90AC0"/>
    <w:rsid w:val="00CE6A75"/>
    <w:rsid w:val="00CE7BB1"/>
    <w:rsid w:val="00CF37EC"/>
    <w:rsid w:val="00CF6087"/>
    <w:rsid w:val="00D3560A"/>
    <w:rsid w:val="00D83373"/>
    <w:rsid w:val="00DB1ED2"/>
    <w:rsid w:val="00DC7124"/>
    <w:rsid w:val="00DF6DB1"/>
    <w:rsid w:val="00E61942"/>
    <w:rsid w:val="00E76980"/>
    <w:rsid w:val="00EA3F38"/>
    <w:rsid w:val="00EC5133"/>
    <w:rsid w:val="00EE44A6"/>
    <w:rsid w:val="00EF4228"/>
    <w:rsid w:val="00F05749"/>
    <w:rsid w:val="00F14243"/>
    <w:rsid w:val="00F248B3"/>
    <w:rsid w:val="00F7151F"/>
    <w:rsid w:val="00F72F64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145</Words>
  <Characters>811</Characters>
  <Application>Microsoft Office Word</Application>
  <DocSecurity>0</DocSecurity>
  <Lines>23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Thierry Bérisot</cp:lastModifiedBy>
  <cp:revision>2</cp:revision>
  <cp:lastPrinted>2002-04-23T07:10:00Z</cp:lastPrinted>
  <dcterms:created xsi:type="dcterms:W3CDTF">2024-11-16T02:24:00Z</dcterms:created>
  <dcterms:modified xsi:type="dcterms:W3CDTF">2024-11-16T02:24:00Z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